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54D" w:rsidRPr="00F83256" w:rsidRDefault="000B754D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</w:p>
    <w:p w:rsidR="000B754D" w:rsidRPr="00F83256" w:rsidRDefault="000B754D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>к административному регламенту</w:t>
      </w:r>
    </w:p>
    <w:p w:rsidR="000B754D" w:rsidRPr="00F83256" w:rsidRDefault="000B754D" w:rsidP="00F83256">
      <w:pPr>
        <w:ind w:left="4962"/>
        <w:rPr>
          <w:bCs/>
          <w:sz w:val="28"/>
          <w:szCs w:val="28"/>
        </w:rPr>
      </w:pPr>
      <w:r w:rsidRPr="00F83256">
        <w:rPr>
          <w:sz w:val="28"/>
          <w:szCs w:val="28"/>
        </w:rPr>
        <w:t xml:space="preserve">предоставления муниципальной услуги </w:t>
      </w:r>
      <w:r w:rsidRPr="00A21EB5">
        <w:rPr>
          <w:sz w:val="28"/>
          <w:szCs w:val="28"/>
        </w:rPr>
        <w:t>«</w:t>
      </w:r>
      <w:r>
        <w:rPr>
          <w:rStyle w:val="1"/>
          <w:sz w:val="28"/>
        </w:rPr>
        <w:t>Предоставление отсрочки уплаты арендной платы либо возможности расторжения договоров аренды без применения штрафных санкций арендаторам недвижимого имущества (включая земельные участки), принимающим участие в специальной военной операции</w:t>
      </w:r>
      <w:r w:rsidRPr="00A21EB5">
        <w:rPr>
          <w:sz w:val="28"/>
          <w:szCs w:val="28"/>
        </w:rPr>
        <w:t>»</w:t>
      </w:r>
    </w:p>
    <w:p w:rsidR="000B754D" w:rsidRPr="00F83256" w:rsidRDefault="000B754D" w:rsidP="00F83256">
      <w:pPr>
        <w:ind w:left="4962"/>
        <w:jc w:val="both"/>
        <w:rPr>
          <w:sz w:val="28"/>
          <w:szCs w:val="28"/>
        </w:rPr>
      </w:pPr>
    </w:p>
    <w:p w:rsidR="000B754D" w:rsidRPr="00F83256" w:rsidRDefault="000B754D" w:rsidP="00F83256">
      <w:pPr>
        <w:ind w:left="4962"/>
        <w:jc w:val="both"/>
        <w:rPr>
          <w:sz w:val="28"/>
          <w:szCs w:val="28"/>
        </w:rPr>
      </w:pPr>
    </w:p>
    <w:p w:rsidR="000B754D" w:rsidRDefault="000B754D" w:rsidP="00F83256">
      <w:pPr>
        <w:ind w:left="4962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Главе муниципального образования Абинский район </w:t>
      </w:r>
    </w:p>
    <w:p w:rsidR="000B754D" w:rsidRPr="00F83256" w:rsidRDefault="000B754D" w:rsidP="00F83256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0B754D" w:rsidRDefault="000B754D" w:rsidP="00F83256">
      <w:pPr>
        <w:ind w:left="5103" w:right="-284"/>
        <w:rPr>
          <w:sz w:val="28"/>
          <w:szCs w:val="28"/>
        </w:rPr>
      </w:pPr>
    </w:p>
    <w:p w:rsidR="000B754D" w:rsidRPr="003B5FAF" w:rsidRDefault="000B754D" w:rsidP="003B5FAF">
      <w:pPr>
        <w:ind w:left="5103" w:right="-284"/>
        <w:jc w:val="center"/>
        <w:rPr>
          <w:b/>
          <w:sz w:val="28"/>
          <w:szCs w:val="28"/>
        </w:rPr>
      </w:pPr>
    </w:p>
    <w:p w:rsidR="000B754D" w:rsidRPr="0078024A" w:rsidRDefault="000B754D" w:rsidP="003B5FAF">
      <w:pPr>
        <w:jc w:val="center"/>
        <w:rPr>
          <w:b/>
          <w:sz w:val="28"/>
          <w:szCs w:val="28"/>
        </w:rPr>
      </w:pPr>
      <w:r w:rsidRPr="0078024A">
        <w:rPr>
          <w:b/>
          <w:sz w:val="28"/>
          <w:szCs w:val="28"/>
        </w:rPr>
        <w:t>ЗАЯВЛЕНИЕ</w:t>
      </w:r>
    </w:p>
    <w:p w:rsidR="000B754D" w:rsidRPr="0078024A" w:rsidRDefault="000B754D" w:rsidP="003B5F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</w:rPr>
        <w:t>об исправлении опечаток (или) ошибок в документе, выданном в результате предоставления муниципальной услуги</w:t>
      </w:r>
    </w:p>
    <w:p w:rsidR="000B754D" w:rsidRPr="003B5FAF" w:rsidRDefault="000B754D" w:rsidP="003B5F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B754D" w:rsidRDefault="000B754D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________________________________________________________________________________________________</w:t>
      </w:r>
    </w:p>
    <w:p w:rsidR="000B754D" w:rsidRPr="00FF5CA9" w:rsidRDefault="000B754D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2F37">
        <w:rPr>
          <w:rFonts w:ascii="Times New Roman CYR" w:hAnsi="Times New Roman CYR" w:cs="Times New Roman CYR"/>
          <w:i/>
          <w:iCs/>
        </w:rPr>
        <w:t xml:space="preserve">(при заполнении заявления </w:t>
      </w:r>
      <w:r w:rsidRPr="004A2F37">
        <w:rPr>
          <w:rFonts w:ascii="Times New Roman CYR" w:hAnsi="Times New Roman CYR" w:cs="Times New Roman CYR"/>
          <w:b/>
          <w:i/>
          <w:iCs/>
        </w:rPr>
        <w:t>физическим лицом</w:t>
      </w:r>
      <w:r w:rsidRPr="004A2F37">
        <w:rPr>
          <w:rFonts w:ascii="Times New Roman CYR" w:hAnsi="Times New Roman CYR" w:cs="Times New Roman CYR"/>
          <w:i/>
          <w:iCs/>
        </w:rPr>
        <w:t xml:space="preserve"> указывается</w:t>
      </w:r>
      <w:r w:rsidRPr="004A2F37">
        <w:rPr>
          <w:rFonts w:ascii="Times New Roman CYR" w:hAnsi="Times New Roman CYR" w:cs="Times New Roman CYR"/>
          <w:i/>
        </w:rPr>
        <w:t>: фамилия, имя и (при наличии) отчество</w:t>
      </w:r>
      <w:r>
        <w:rPr>
          <w:rFonts w:ascii="Times New Roman CYR" w:hAnsi="Times New Roman CYR" w:cs="Times New Roman CYR"/>
          <w:i/>
        </w:rPr>
        <w:t xml:space="preserve"> или ______________________</w:t>
      </w:r>
      <w:r>
        <w:rPr>
          <w:rFonts w:ascii="Times New Roman CYR" w:hAnsi="Times New Roman CYR" w:cs="Times New Roman CYR"/>
        </w:rPr>
        <w:t>___</w:t>
      </w:r>
      <w:r>
        <w:rPr>
          <w:rFonts w:ascii="Times New Roman CYR" w:hAnsi="Times New Roman CYR" w:cs="Times New Roman CYR"/>
          <w:szCs w:val="28"/>
        </w:rPr>
        <w:t>_______________________________________________________________________</w:t>
      </w:r>
    </w:p>
    <w:p w:rsidR="000B754D" w:rsidRPr="004A2F37" w:rsidRDefault="000B754D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i/>
        </w:rPr>
      </w:pPr>
      <w:r>
        <w:rPr>
          <w:rFonts w:ascii="Times New Roman CYR" w:hAnsi="Times New Roman CYR" w:cs="Times New Roman CYR"/>
          <w:i/>
        </w:rPr>
        <w:t xml:space="preserve">адрес электронной почты, </w:t>
      </w:r>
      <w:r w:rsidRPr="004A2F37">
        <w:rPr>
          <w:rFonts w:ascii="Times New Roman CYR" w:hAnsi="Times New Roman CYR" w:cs="Times New Roman CYR"/>
          <w:i/>
        </w:rPr>
        <w:t>место жительства, реквизиты документа, удостоверяющего личность</w:t>
      </w:r>
      <w:r>
        <w:rPr>
          <w:rFonts w:ascii="Times New Roman CYR" w:hAnsi="Times New Roman CYR" w:cs="Times New Roman CYR"/>
          <w:i/>
        </w:rPr>
        <w:t>, телефон</w:t>
      </w:r>
      <w:r w:rsidRPr="004A2F37">
        <w:rPr>
          <w:rFonts w:ascii="Times New Roman CYR" w:hAnsi="Times New Roman CYR" w:cs="Times New Roman CYR"/>
          <w:i/>
        </w:rPr>
        <w:t>;</w:t>
      </w:r>
    </w:p>
    <w:p w:rsidR="000B754D" w:rsidRDefault="000B754D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________________________________________________________________________________________________</w:t>
      </w:r>
    </w:p>
    <w:p w:rsidR="000B754D" w:rsidRPr="004A2F37" w:rsidRDefault="000B754D" w:rsidP="003B5FAF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4A2F37">
        <w:rPr>
          <w:rFonts w:ascii="Times New Roman CYR" w:hAnsi="Times New Roman CYR" w:cs="Times New Roman CYR"/>
          <w:i/>
        </w:rPr>
        <w:t xml:space="preserve">при заполнении заявления </w:t>
      </w:r>
      <w:r w:rsidRPr="00DC0649">
        <w:rPr>
          <w:rFonts w:ascii="Times New Roman CYR" w:hAnsi="Times New Roman CYR" w:cs="Times New Roman CYR"/>
          <w:b/>
          <w:i/>
        </w:rPr>
        <w:t>индивидуальным предпринимателем,</w:t>
      </w:r>
      <w:r>
        <w:rPr>
          <w:rFonts w:ascii="Times New Roman CYR" w:hAnsi="Times New Roman CYR" w:cs="Times New Roman CYR"/>
          <w:i/>
        </w:rPr>
        <w:t xml:space="preserve"> </w:t>
      </w:r>
      <w:r w:rsidRPr="004A2F37">
        <w:rPr>
          <w:rFonts w:ascii="Times New Roman CYR" w:hAnsi="Times New Roman CYR" w:cs="Times New Roman CYR"/>
          <w:b/>
          <w:i/>
        </w:rPr>
        <w:t xml:space="preserve">юридическим лицом </w:t>
      </w:r>
      <w:r w:rsidRPr="004A2F37">
        <w:rPr>
          <w:rFonts w:ascii="Times New Roman CYR" w:hAnsi="Times New Roman CYR" w:cs="Times New Roman CYR"/>
          <w:i/>
        </w:rPr>
        <w:t xml:space="preserve">указывается: наименование и место нахождения заявителя, </w:t>
      </w:r>
    </w:p>
    <w:p w:rsidR="000B754D" w:rsidRDefault="000B754D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________________________________________________________________________________________________</w:t>
      </w:r>
    </w:p>
    <w:p w:rsidR="000B754D" w:rsidRPr="004A2F37" w:rsidRDefault="000B754D" w:rsidP="003B5FAF">
      <w:pPr>
        <w:widowControl w:val="0"/>
        <w:autoSpaceDE w:val="0"/>
        <w:autoSpaceDN w:val="0"/>
        <w:adjustRightInd w:val="0"/>
        <w:jc w:val="center"/>
        <w:rPr>
          <w:rStyle w:val="blk"/>
          <w:i/>
        </w:rPr>
      </w:pPr>
      <w:r>
        <w:rPr>
          <w:rFonts w:ascii="Times New Roman CYR" w:hAnsi="Times New Roman CYR" w:cs="Times New Roman CYR"/>
          <w:i/>
        </w:rPr>
        <w:t>или адрес электронной почты</w:t>
      </w:r>
      <w:r>
        <w:rPr>
          <w:rStyle w:val="blk"/>
          <w:i/>
        </w:rPr>
        <w:t xml:space="preserve">, </w:t>
      </w:r>
      <w:r w:rsidRPr="004A2F37">
        <w:rPr>
          <w:rStyle w:val="blk"/>
          <w:i/>
        </w:rPr>
        <w:t xml:space="preserve">государственный регистрационный номер записи о государственной </w:t>
      </w:r>
    </w:p>
    <w:p w:rsidR="000B754D" w:rsidRDefault="000B754D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________________________________________________________________________________________________</w:t>
      </w:r>
    </w:p>
    <w:p w:rsidR="000B754D" w:rsidRPr="004A2F37" w:rsidRDefault="000B754D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 w:rsidRPr="004A2F37">
        <w:rPr>
          <w:rStyle w:val="blk"/>
          <w:i/>
        </w:rPr>
        <w:t>регистрации юридического лица в едином государственном</w:t>
      </w:r>
      <w:r w:rsidRPr="004A2F37">
        <w:rPr>
          <w:rFonts w:ascii="Times New Roman CYR" w:hAnsi="Times New Roman CYR" w:cs="Times New Roman CYR"/>
          <w:i/>
        </w:rPr>
        <w:t xml:space="preserve"> реестре юридических лиц и ИНН</w:t>
      </w:r>
      <w:r>
        <w:rPr>
          <w:rFonts w:ascii="Times New Roman CYR" w:hAnsi="Times New Roman CYR" w:cs="Times New Roman CYR"/>
          <w:i/>
        </w:rPr>
        <w:t>, телефон</w:t>
      </w:r>
      <w:r w:rsidRPr="004A2F37">
        <w:rPr>
          <w:rFonts w:ascii="Times New Roman CYR" w:hAnsi="Times New Roman CYR" w:cs="Times New Roman CYR"/>
          <w:i/>
        </w:rPr>
        <w:t>)</w:t>
      </w:r>
    </w:p>
    <w:p w:rsidR="000B754D" w:rsidRDefault="000B754D" w:rsidP="003B5FAF">
      <w:pPr>
        <w:rPr>
          <w:szCs w:val="28"/>
        </w:rPr>
      </w:pPr>
    </w:p>
    <w:p w:rsidR="000B754D" w:rsidRPr="004A2F37" w:rsidRDefault="000B754D" w:rsidP="003B5FAF">
      <w:pPr>
        <w:rPr>
          <w:szCs w:val="28"/>
        </w:rPr>
      </w:pPr>
      <w:r w:rsidRPr="008473B3">
        <w:rPr>
          <w:sz w:val="28"/>
          <w:szCs w:val="28"/>
        </w:rPr>
        <w:t>в лице</w:t>
      </w:r>
      <w:r w:rsidRPr="004A2F37">
        <w:rPr>
          <w:szCs w:val="28"/>
        </w:rPr>
        <w:t xml:space="preserve"> _______________________________________________________</w:t>
      </w:r>
      <w:r>
        <w:rPr>
          <w:szCs w:val="28"/>
        </w:rPr>
        <w:t>_________________________________</w:t>
      </w:r>
    </w:p>
    <w:p w:rsidR="000B754D" w:rsidRPr="004A2F37" w:rsidRDefault="000B754D" w:rsidP="003B5FAF">
      <w:pPr>
        <w:jc w:val="center"/>
        <w:rPr>
          <w:i/>
        </w:rPr>
      </w:pPr>
      <w:r>
        <w:rPr>
          <w:i/>
        </w:rPr>
        <w:t>(должность, ФИО)</w:t>
      </w:r>
    </w:p>
    <w:p w:rsidR="000B754D" w:rsidRPr="007E5D6F" w:rsidRDefault="000B754D" w:rsidP="003B5FAF">
      <w:pPr>
        <w:rPr>
          <w:szCs w:val="28"/>
        </w:rPr>
      </w:pPr>
      <w:r w:rsidRPr="008473B3">
        <w:rPr>
          <w:sz w:val="28"/>
          <w:szCs w:val="28"/>
        </w:rPr>
        <w:t>действующего на основании</w:t>
      </w:r>
      <w:r w:rsidRPr="007E5D6F">
        <w:rPr>
          <w:szCs w:val="28"/>
        </w:rPr>
        <w:t xml:space="preserve"> ___________________________________________</w:t>
      </w:r>
      <w:r>
        <w:rPr>
          <w:szCs w:val="28"/>
        </w:rPr>
        <w:t>__________________</w:t>
      </w:r>
    </w:p>
    <w:p w:rsidR="000B754D" w:rsidRPr="007E5D6F" w:rsidRDefault="000B754D" w:rsidP="003B5FAF">
      <w:pPr>
        <w:jc w:val="center"/>
        <w:rPr>
          <w:i/>
        </w:rPr>
      </w:pPr>
      <w:r w:rsidRPr="007E5D6F">
        <w:rPr>
          <w:i/>
        </w:rPr>
        <w:t>(указать наименование документа, его реквизиты)</w:t>
      </w:r>
    </w:p>
    <w:p w:rsidR="000B754D" w:rsidRDefault="000B754D" w:rsidP="00F83256">
      <w:pPr>
        <w:ind w:left="5103" w:right="-284"/>
        <w:rPr>
          <w:sz w:val="28"/>
          <w:szCs w:val="28"/>
        </w:rPr>
      </w:pPr>
    </w:p>
    <w:p w:rsidR="000B754D" w:rsidRPr="00F83256" w:rsidRDefault="000B754D" w:rsidP="008473B3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Прошу (просит) внести исправление в документ, выданный в результате предоставления муниципальной услуги по предоставлению отсрочки </w:t>
      </w:r>
      <w:r>
        <w:rPr>
          <w:rStyle w:val="1"/>
          <w:sz w:val="28"/>
        </w:rPr>
        <w:t>уплаты арендной платы либо возможности расторжения договоров аренды без применения штрафных санкций арендаторам недвижимого имущества (включая земельные участки), принимающим участие в специальной военной операции ______</w:t>
      </w:r>
      <w:r w:rsidRPr="00F83256">
        <w:rPr>
          <w:sz w:val="28"/>
          <w:szCs w:val="28"/>
        </w:rPr>
        <w:t>_____</w:t>
      </w:r>
      <w:r>
        <w:rPr>
          <w:sz w:val="28"/>
          <w:szCs w:val="28"/>
        </w:rPr>
        <w:t>_______  №</w:t>
      </w:r>
      <w:r w:rsidRPr="00F83256">
        <w:rPr>
          <w:sz w:val="28"/>
          <w:szCs w:val="28"/>
        </w:rPr>
        <w:t xml:space="preserve"> _</w:t>
      </w:r>
      <w:r>
        <w:rPr>
          <w:sz w:val="28"/>
          <w:szCs w:val="28"/>
        </w:rPr>
        <w:t>____</w:t>
      </w:r>
      <w:r w:rsidRPr="00F83256">
        <w:rPr>
          <w:sz w:val="28"/>
          <w:szCs w:val="28"/>
        </w:rPr>
        <w:t>_</w:t>
      </w:r>
      <w:r>
        <w:rPr>
          <w:sz w:val="28"/>
          <w:szCs w:val="28"/>
        </w:rPr>
        <w:t>_</w:t>
      </w:r>
      <w:r w:rsidRPr="00F83256">
        <w:rPr>
          <w:sz w:val="28"/>
          <w:szCs w:val="28"/>
        </w:rPr>
        <w:t>__</w:t>
      </w:r>
      <w:r>
        <w:rPr>
          <w:sz w:val="28"/>
          <w:szCs w:val="28"/>
        </w:rPr>
        <w:t>_</w:t>
      </w:r>
      <w:r w:rsidRPr="00F83256">
        <w:rPr>
          <w:sz w:val="28"/>
          <w:szCs w:val="28"/>
        </w:rPr>
        <w:t>__.</w:t>
      </w:r>
    </w:p>
    <w:p w:rsidR="000B754D" w:rsidRDefault="000B754D" w:rsidP="00765C05">
      <w:pPr>
        <w:ind w:right="-284"/>
        <w:rPr>
          <w:sz w:val="28"/>
          <w:szCs w:val="28"/>
        </w:rPr>
      </w:pPr>
    </w:p>
    <w:p w:rsidR="000B754D" w:rsidRDefault="000B754D" w:rsidP="00765C05">
      <w:pPr>
        <w:ind w:right="-284" w:firstLine="709"/>
        <w:rPr>
          <w:sz w:val="28"/>
          <w:szCs w:val="28"/>
        </w:rPr>
      </w:pPr>
      <w:r w:rsidRPr="00F83256">
        <w:rPr>
          <w:sz w:val="28"/>
          <w:szCs w:val="28"/>
        </w:rPr>
        <w:t>Сведения о допущенных опечатках и (или) ошибках:</w:t>
      </w:r>
      <w:r>
        <w:rPr>
          <w:sz w:val="28"/>
          <w:szCs w:val="28"/>
        </w:rPr>
        <w:t xml:space="preserve"> _________________</w:t>
      </w:r>
    </w:p>
    <w:p w:rsidR="000B754D" w:rsidRDefault="000B754D" w:rsidP="00765C05">
      <w:pPr>
        <w:ind w:right="-28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____________________________________________________________________________________________________________________________________________________________________________________________________________.</w:t>
      </w:r>
    </w:p>
    <w:p w:rsidR="000B754D" w:rsidRPr="00765C05" w:rsidRDefault="000B754D" w:rsidP="00765C05">
      <w:pPr>
        <w:ind w:right="-284"/>
        <w:jc w:val="center"/>
      </w:pPr>
      <w:r>
        <w:t>(описание опечаток или ошибок)</w:t>
      </w:r>
    </w:p>
    <w:p w:rsidR="000B754D" w:rsidRDefault="000B754D" w:rsidP="008473B3">
      <w:pPr>
        <w:ind w:left="5103" w:right="-284"/>
        <w:rPr>
          <w:sz w:val="28"/>
          <w:szCs w:val="28"/>
        </w:rPr>
      </w:pPr>
    </w:p>
    <w:p w:rsidR="000B754D" w:rsidRPr="00FC07C0" w:rsidRDefault="000B754D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FC07C0">
        <w:rPr>
          <w:sz w:val="28"/>
          <w:szCs w:val="28"/>
        </w:rPr>
        <w:t xml:space="preserve">Приложение: </w:t>
      </w:r>
    </w:p>
    <w:p w:rsidR="000B754D" w:rsidRPr="00FC07C0" w:rsidRDefault="000B754D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________________________</w:t>
      </w:r>
      <w:r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____________________________________;</w:t>
      </w:r>
    </w:p>
    <w:p w:rsidR="000B754D" w:rsidRPr="00FC07C0" w:rsidRDefault="000B754D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_______________________</w:t>
      </w:r>
      <w:r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_____________________________________;</w:t>
      </w:r>
    </w:p>
    <w:p w:rsidR="000B754D" w:rsidRPr="00FC07C0" w:rsidRDefault="000B754D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_____________________</w:t>
      </w:r>
      <w:r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_______________________________________;</w:t>
      </w:r>
    </w:p>
    <w:p w:rsidR="000B754D" w:rsidRPr="00FC07C0" w:rsidRDefault="000B754D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</w:t>
      </w:r>
      <w:r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______________________________________________________;</w:t>
      </w:r>
    </w:p>
    <w:p w:rsidR="000B754D" w:rsidRPr="00FC07C0" w:rsidRDefault="000B754D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____________________________________________________________.</w:t>
      </w:r>
    </w:p>
    <w:p w:rsidR="000B754D" w:rsidRDefault="000B754D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5"/>
        <w:gridCol w:w="8826"/>
      </w:tblGrid>
      <w:tr w:rsidR="000B754D" w:rsidRPr="00F83256" w:rsidTr="00D62BE9">
        <w:tc>
          <w:tcPr>
            <w:tcW w:w="9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754D" w:rsidRPr="00F83256" w:rsidRDefault="000B754D" w:rsidP="008D33DD">
            <w:pPr>
              <w:pStyle w:val="ConsPlusNormal"/>
              <w:ind w:firstLine="649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 случае мотивированного отказа в исправлении допущенных опечаток и (или) ошибок прошу соответствующее уведомление (нужное отметить </w:t>
            </w:r>
            <w:r>
              <w:rPr>
                <w:sz w:val="28"/>
                <w:szCs w:val="28"/>
              </w:rPr>
              <w:t>«V»</w:t>
            </w:r>
            <w:r w:rsidRPr="00F83256">
              <w:rPr>
                <w:sz w:val="28"/>
                <w:szCs w:val="28"/>
              </w:rPr>
              <w:t>):</w:t>
            </w:r>
          </w:p>
        </w:tc>
      </w:tr>
      <w:tr w:rsidR="000B754D" w:rsidRPr="00F83256" w:rsidTr="008D33DD">
        <w:tc>
          <w:tcPr>
            <w:tcW w:w="525" w:type="dxa"/>
          </w:tcPr>
          <w:p w:rsidR="000B754D" w:rsidRPr="00F83256" w:rsidRDefault="000B754D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bottom w:val="nil"/>
              <w:right w:val="nil"/>
            </w:tcBorders>
          </w:tcPr>
          <w:p w:rsidR="000B754D" w:rsidRPr="00F83256" w:rsidRDefault="000B754D" w:rsidP="00244E3B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выдать лично на руки в </w:t>
            </w:r>
            <w:r>
              <w:rPr>
                <w:sz w:val="28"/>
                <w:szCs w:val="28"/>
              </w:rPr>
              <w:t>Управлении</w:t>
            </w:r>
            <w:r w:rsidRPr="00F83256">
              <w:rPr>
                <w:sz w:val="28"/>
                <w:szCs w:val="28"/>
              </w:rPr>
              <w:t>;</w:t>
            </w:r>
          </w:p>
        </w:tc>
      </w:tr>
      <w:tr w:rsidR="000B754D" w:rsidRPr="00F83256" w:rsidTr="006B2CAE">
        <w:tc>
          <w:tcPr>
            <w:tcW w:w="525" w:type="dxa"/>
            <w:tcBorders>
              <w:top w:val="nil"/>
              <w:left w:val="nil"/>
              <w:right w:val="nil"/>
            </w:tcBorders>
          </w:tcPr>
          <w:p w:rsidR="000B754D" w:rsidRPr="00F83256" w:rsidRDefault="000B754D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nil"/>
              <w:bottom w:val="nil"/>
              <w:right w:val="nil"/>
            </w:tcBorders>
          </w:tcPr>
          <w:p w:rsidR="000B754D" w:rsidRPr="00F83256" w:rsidRDefault="000B754D" w:rsidP="006102BA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0B754D" w:rsidRPr="00F83256" w:rsidTr="006B2CAE">
        <w:tc>
          <w:tcPr>
            <w:tcW w:w="525" w:type="dxa"/>
          </w:tcPr>
          <w:p w:rsidR="000B754D" w:rsidRPr="00F83256" w:rsidRDefault="000B754D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bottom w:val="nil"/>
              <w:right w:val="nil"/>
            </w:tcBorders>
          </w:tcPr>
          <w:p w:rsidR="000B754D" w:rsidRPr="00F83256" w:rsidRDefault="000B754D" w:rsidP="006102BA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>направить на адрес электронной почты.</w:t>
            </w:r>
          </w:p>
        </w:tc>
      </w:tr>
    </w:tbl>
    <w:p w:rsidR="000B754D" w:rsidRDefault="000B754D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0B754D" w:rsidRDefault="000B754D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0B754D" w:rsidRPr="00FC07C0" w:rsidRDefault="000B754D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07C0">
        <w:rPr>
          <w:sz w:val="28"/>
          <w:szCs w:val="28"/>
        </w:rPr>
        <w:t>_______________________           ____________          _____________________</w:t>
      </w:r>
    </w:p>
    <w:p w:rsidR="000B754D" w:rsidRPr="00EB4266" w:rsidRDefault="000B754D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B4266">
        <w:t xml:space="preserve">(должность) </w:t>
      </w:r>
      <w:r>
        <w:t xml:space="preserve">                                                                </w:t>
      </w:r>
      <w:r w:rsidRPr="00EB4266">
        <w:t xml:space="preserve">   (подпись)  </w:t>
      </w:r>
      <w:r>
        <w:t xml:space="preserve">                                    </w:t>
      </w:r>
      <w:r w:rsidRPr="00EB4266">
        <w:t xml:space="preserve">          (Ф.И.О.)</w:t>
      </w:r>
    </w:p>
    <w:p w:rsidR="000B754D" w:rsidRPr="007E5D6F" w:rsidRDefault="000B754D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:rsidR="000B754D" w:rsidRPr="0037520B" w:rsidRDefault="000B754D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7520B">
        <w:rPr>
          <w:sz w:val="28"/>
          <w:szCs w:val="28"/>
        </w:rPr>
        <w:t>«___» _____________ 20__ г.</w:t>
      </w:r>
    </w:p>
    <w:p w:rsidR="000B754D" w:rsidRPr="007E5D6F" w:rsidRDefault="000B754D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:rsidR="000B754D" w:rsidRPr="00264E07" w:rsidRDefault="000B754D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264E07">
        <w:rPr>
          <w:sz w:val="24"/>
          <w:szCs w:val="24"/>
        </w:rPr>
        <w:t>М.П. (при наличии)</w:t>
      </w:r>
    </w:p>
    <w:p w:rsidR="000B754D" w:rsidRDefault="000B754D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:rsidR="000B754D" w:rsidRDefault="000B754D" w:rsidP="008473B3">
      <w:pPr>
        <w:ind w:left="5103" w:right="-284"/>
        <w:rPr>
          <w:sz w:val="28"/>
          <w:szCs w:val="28"/>
        </w:rPr>
      </w:pPr>
    </w:p>
    <w:p w:rsidR="000B754D" w:rsidRPr="006964FD" w:rsidRDefault="000B754D" w:rsidP="008473B3">
      <w:pPr>
        <w:ind w:left="5103" w:right="-284"/>
        <w:rPr>
          <w:sz w:val="28"/>
          <w:szCs w:val="28"/>
        </w:rPr>
      </w:pPr>
    </w:p>
    <w:p w:rsidR="000B754D" w:rsidRDefault="000B754D" w:rsidP="00A21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64FD">
        <w:rPr>
          <w:sz w:val="28"/>
          <w:szCs w:val="28"/>
        </w:rPr>
        <w:t xml:space="preserve">Начальник управления </w:t>
      </w:r>
    </w:p>
    <w:p w:rsidR="000B754D" w:rsidRPr="006964FD" w:rsidRDefault="000B754D" w:rsidP="00A21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муниципальной собственности                                                      Н.И. Федосеева</w:t>
      </w:r>
    </w:p>
    <w:p w:rsidR="000B754D" w:rsidRDefault="000B754D" w:rsidP="008473B3">
      <w:pPr>
        <w:ind w:left="5103" w:right="-284"/>
        <w:rPr>
          <w:sz w:val="28"/>
          <w:szCs w:val="28"/>
        </w:rPr>
      </w:pPr>
    </w:p>
    <w:p w:rsidR="000B754D" w:rsidRDefault="000B754D" w:rsidP="008473B3">
      <w:pPr>
        <w:ind w:left="5103" w:right="-284"/>
        <w:rPr>
          <w:sz w:val="28"/>
          <w:szCs w:val="28"/>
        </w:rPr>
      </w:pPr>
    </w:p>
    <w:p w:rsidR="000B754D" w:rsidRPr="00F83256" w:rsidRDefault="000B754D" w:rsidP="00F83256">
      <w:pPr>
        <w:pStyle w:val="ConsPlusNormal"/>
        <w:jc w:val="both"/>
        <w:rPr>
          <w:sz w:val="28"/>
          <w:szCs w:val="28"/>
        </w:rPr>
      </w:pPr>
    </w:p>
    <w:sectPr w:rsidR="000B754D" w:rsidRPr="00F83256" w:rsidSect="00D96FD0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54D" w:rsidRDefault="000B754D" w:rsidP="00D96FD0">
      <w:r>
        <w:separator/>
      </w:r>
    </w:p>
  </w:endnote>
  <w:endnote w:type="continuationSeparator" w:id="1">
    <w:p w:rsidR="000B754D" w:rsidRDefault="000B754D" w:rsidP="00D96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54D" w:rsidRDefault="000B754D" w:rsidP="00D96FD0">
      <w:r>
        <w:separator/>
      </w:r>
    </w:p>
  </w:footnote>
  <w:footnote w:type="continuationSeparator" w:id="1">
    <w:p w:rsidR="000B754D" w:rsidRDefault="000B754D" w:rsidP="00D96F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54D" w:rsidRDefault="000B754D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0B754D" w:rsidRDefault="000B754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D59"/>
    <w:rsid w:val="000B754D"/>
    <w:rsid w:val="000C46BB"/>
    <w:rsid w:val="00106E3E"/>
    <w:rsid w:val="00170C86"/>
    <w:rsid w:val="001E5BD2"/>
    <w:rsid w:val="0020458D"/>
    <w:rsid w:val="00244E3B"/>
    <w:rsid w:val="00264E07"/>
    <w:rsid w:val="0037520B"/>
    <w:rsid w:val="003A3AEB"/>
    <w:rsid w:val="003A71DE"/>
    <w:rsid w:val="003B5FAF"/>
    <w:rsid w:val="00431375"/>
    <w:rsid w:val="0049586E"/>
    <w:rsid w:val="004A2F37"/>
    <w:rsid w:val="006102BA"/>
    <w:rsid w:val="006964FD"/>
    <w:rsid w:val="006B2CAE"/>
    <w:rsid w:val="00765C05"/>
    <w:rsid w:val="0078024A"/>
    <w:rsid w:val="00796B32"/>
    <w:rsid w:val="007D3BF9"/>
    <w:rsid w:val="007E5D6F"/>
    <w:rsid w:val="008473B3"/>
    <w:rsid w:val="008D33DD"/>
    <w:rsid w:val="009665AD"/>
    <w:rsid w:val="00A21EB5"/>
    <w:rsid w:val="00A7347B"/>
    <w:rsid w:val="00AD2A21"/>
    <w:rsid w:val="00B36C65"/>
    <w:rsid w:val="00B51EE5"/>
    <w:rsid w:val="00BC408B"/>
    <w:rsid w:val="00C74435"/>
    <w:rsid w:val="00D62BE9"/>
    <w:rsid w:val="00D67D59"/>
    <w:rsid w:val="00D96FD0"/>
    <w:rsid w:val="00DC0649"/>
    <w:rsid w:val="00DF08E3"/>
    <w:rsid w:val="00E67D97"/>
    <w:rsid w:val="00EB4266"/>
    <w:rsid w:val="00F83256"/>
    <w:rsid w:val="00FC07C0"/>
    <w:rsid w:val="00FF5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D59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67D5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character" w:customStyle="1" w:styleId="blk">
    <w:name w:val="blk"/>
    <w:basedOn w:val="DefaultParagraphFont"/>
    <w:uiPriority w:val="99"/>
    <w:rsid w:val="003B5FA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06E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6E3E"/>
    <w:rPr>
      <w:rFonts w:ascii="Segoe UI" w:hAnsi="Segoe UI" w:cs="Segoe UI"/>
      <w:sz w:val="18"/>
      <w:szCs w:val="18"/>
      <w:lang w:eastAsia="ru-RU"/>
    </w:rPr>
  </w:style>
  <w:style w:type="paragraph" w:styleId="Header">
    <w:name w:val="header"/>
    <w:basedOn w:val="Normal"/>
    <w:link w:val="HeaderChar"/>
    <w:uiPriority w:val="99"/>
    <w:rsid w:val="00D96F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96FD0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96FD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96FD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">
    <w:name w:val="Обычный1"/>
    <w:uiPriority w:val="99"/>
    <w:rsid w:val="00DC0649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511</Words>
  <Characters>2915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User1</dc:creator>
  <cp:keywords/>
  <dc:description/>
  <cp:lastModifiedBy>777</cp:lastModifiedBy>
  <cp:revision>3</cp:revision>
  <cp:lastPrinted>2026-03-24T13:40:00Z</cp:lastPrinted>
  <dcterms:created xsi:type="dcterms:W3CDTF">2026-07-14T11:35:00Z</dcterms:created>
  <dcterms:modified xsi:type="dcterms:W3CDTF">2026-07-14T11:38:00Z</dcterms:modified>
</cp:coreProperties>
</file>